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F4CC34" w14:textId="77777777" w:rsidR="00E002F2" w:rsidRDefault="00E002F2" w:rsidP="00E002F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Roger SOTERLEE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fl.1408)</w:t>
      </w:r>
    </w:p>
    <w:p w14:paraId="604A9C9D" w14:textId="77777777" w:rsidR="00E002F2" w:rsidRDefault="00E002F2" w:rsidP="00E002F2">
      <w:pPr>
        <w:pStyle w:val="NoSpacing"/>
        <w:rPr>
          <w:rFonts w:cs="Times New Roman"/>
          <w:szCs w:val="24"/>
        </w:rPr>
      </w:pPr>
    </w:p>
    <w:p w14:paraId="296715F1" w14:textId="77777777" w:rsidR="00E002F2" w:rsidRDefault="00E002F2" w:rsidP="00E002F2">
      <w:pPr>
        <w:pStyle w:val="NoSpacing"/>
        <w:rPr>
          <w:rFonts w:cs="Times New Roman"/>
          <w:szCs w:val="24"/>
        </w:rPr>
      </w:pPr>
    </w:p>
    <w:p w14:paraId="72C18F65" w14:textId="77777777" w:rsidR="00E002F2" w:rsidRDefault="00E002F2" w:rsidP="00E002F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Son of John </w:t>
      </w:r>
      <w:proofErr w:type="spellStart"/>
      <w:r>
        <w:rPr>
          <w:rFonts w:cs="Times New Roman"/>
          <w:szCs w:val="24"/>
        </w:rPr>
        <w:t>Soterlee</w:t>
      </w:r>
      <w:proofErr w:type="spellEnd"/>
      <w:r>
        <w:rPr>
          <w:rFonts w:cs="Times New Roman"/>
          <w:szCs w:val="24"/>
        </w:rPr>
        <w:t>(q.v.).</w:t>
      </w:r>
    </w:p>
    <w:p w14:paraId="06A71586" w14:textId="77777777" w:rsidR="00E002F2" w:rsidRDefault="00E002F2" w:rsidP="00E002F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( </w:t>
      </w:r>
      <w:hyperlink r:id="rId6" w:history="1">
        <w:r w:rsidRPr="000A31D0">
          <w:rPr>
            <w:rStyle w:val="Hyperlink"/>
            <w:rFonts w:cs="Times New Roman"/>
            <w:szCs w:val="24"/>
          </w:rPr>
          <w:t>https://waalt.uh.edu/index.php/CP40/589:_A-J</w:t>
        </w:r>
      </w:hyperlink>
      <w:r>
        <w:rPr>
          <w:rFonts w:cs="Times New Roman"/>
          <w:szCs w:val="24"/>
        </w:rPr>
        <w:t xml:space="preserve"> )</w:t>
      </w:r>
    </w:p>
    <w:p w14:paraId="52F164A9" w14:textId="77777777" w:rsidR="00E002F2" w:rsidRDefault="00E002F2" w:rsidP="00E002F2">
      <w:pPr>
        <w:pStyle w:val="NoSpacing"/>
        <w:rPr>
          <w:rFonts w:cs="Times New Roman"/>
          <w:szCs w:val="24"/>
        </w:rPr>
      </w:pPr>
    </w:p>
    <w:p w14:paraId="11AF7CF7" w14:textId="77777777" w:rsidR="00E002F2" w:rsidRDefault="00E002F2" w:rsidP="00E002F2">
      <w:pPr>
        <w:pStyle w:val="NoSpacing"/>
        <w:rPr>
          <w:rFonts w:cs="Times New Roman"/>
          <w:szCs w:val="24"/>
        </w:rPr>
      </w:pPr>
    </w:p>
    <w:p w14:paraId="1459D3D8" w14:textId="77777777" w:rsidR="00E002F2" w:rsidRDefault="00E002F2" w:rsidP="00E002F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1408</w:t>
      </w:r>
      <w:r>
        <w:rPr>
          <w:rFonts w:cs="Times New Roman"/>
          <w:szCs w:val="24"/>
        </w:rPr>
        <w:tab/>
        <w:t xml:space="preserve">John </w:t>
      </w:r>
      <w:proofErr w:type="spellStart"/>
      <w:r>
        <w:rPr>
          <w:rFonts w:cs="Times New Roman"/>
          <w:szCs w:val="24"/>
        </w:rPr>
        <w:t>Querlyng</w:t>
      </w:r>
      <w:proofErr w:type="spellEnd"/>
      <w:r>
        <w:rPr>
          <w:rFonts w:cs="Times New Roman"/>
          <w:szCs w:val="24"/>
        </w:rPr>
        <w:t xml:space="preserve"> of Norwich, bladesmith(q.v.), brought a plaint of </w:t>
      </w:r>
      <w:proofErr w:type="gramStart"/>
      <w:r>
        <w:rPr>
          <w:rFonts w:cs="Times New Roman"/>
          <w:szCs w:val="24"/>
        </w:rPr>
        <w:t>debt</w:t>
      </w:r>
      <w:proofErr w:type="gramEnd"/>
      <w:r>
        <w:rPr>
          <w:rFonts w:cs="Times New Roman"/>
          <w:szCs w:val="24"/>
        </w:rPr>
        <w:t xml:space="preserve"> </w:t>
      </w:r>
    </w:p>
    <w:p w14:paraId="5520BD37" w14:textId="77777777" w:rsidR="00E002F2" w:rsidRDefault="00E002F2" w:rsidP="00E002F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against them.   (ibid.)</w:t>
      </w:r>
    </w:p>
    <w:p w14:paraId="6407C636" w14:textId="77777777" w:rsidR="00E002F2" w:rsidRDefault="00E002F2" w:rsidP="00E002F2">
      <w:pPr>
        <w:pStyle w:val="NoSpacing"/>
        <w:rPr>
          <w:rFonts w:cs="Times New Roman"/>
          <w:szCs w:val="24"/>
        </w:rPr>
      </w:pPr>
    </w:p>
    <w:p w14:paraId="194C00A7" w14:textId="77777777" w:rsidR="00E002F2" w:rsidRDefault="00E002F2" w:rsidP="00E002F2">
      <w:pPr>
        <w:pStyle w:val="NoSpacing"/>
        <w:rPr>
          <w:rFonts w:cs="Times New Roman"/>
          <w:szCs w:val="24"/>
        </w:rPr>
      </w:pPr>
    </w:p>
    <w:p w14:paraId="13C1C3E3" w14:textId="77777777" w:rsidR="00E002F2" w:rsidRDefault="00E002F2" w:rsidP="00E002F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16 March 2023</w:t>
      </w:r>
    </w:p>
    <w:p w14:paraId="5E67E07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DA536B" w14:textId="77777777" w:rsidR="00E002F2" w:rsidRDefault="00E002F2" w:rsidP="009139A6">
      <w:r>
        <w:separator/>
      </w:r>
    </w:p>
  </w:endnote>
  <w:endnote w:type="continuationSeparator" w:id="0">
    <w:p w14:paraId="563C9F4E" w14:textId="77777777" w:rsidR="00E002F2" w:rsidRDefault="00E002F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21BB2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5E79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F3864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1BE789" w14:textId="77777777" w:rsidR="00E002F2" w:rsidRDefault="00E002F2" w:rsidP="009139A6">
      <w:r>
        <w:separator/>
      </w:r>
    </w:p>
  </w:footnote>
  <w:footnote w:type="continuationSeparator" w:id="0">
    <w:p w14:paraId="5842AA22" w14:textId="77777777" w:rsidR="00E002F2" w:rsidRDefault="00E002F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C269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D5B93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2B40C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02F2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002F2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D10D72"/>
  <w15:chartTrackingRefBased/>
  <w15:docId w15:val="{E4C7CAC8-7BEF-4267-B6D6-16D4EB63C6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E002F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589:_A-J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43</Words>
  <Characters>249</Characters>
  <Application>Microsoft Office Word</Application>
  <DocSecurity>0</DocSecurity>
  <Lines>2</Lines>
  <Paragraphs>1</Paragraphs>
  <ScaleCrop>false</ScaleCrop>
  <Company/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2023-03-17T09:58:00Z</dcterms:created>
  <dcterms:modified xsi:type="dcterms:W3CDTF">2023-03-17T09:59:00Z</dcterms:modified>
</cp:coreProperties>
</file>